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5a6a7a" w14:textId="e5a6a7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234D6F">
        <w:rPr>
          <w:rFonts w:ascii="Arial" w:hAnsi="Arial" w:eastAsia="Times New Roman" w:cs="Arial"/>
          <w:sz w:val="24"/>
          <w:szCs w:val="24"/>
          <w:lang w:eastAsia="hr-HR"/>
        </w:rPr>
        <w:t>Cehovska 1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B5E7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976CE">
              <w:rPr>
                <w:rFonts w:ascii="Arial" w:hAnsi="Arial" w:cs="Arial"/>
              </w:rPr>
              <w:t>119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0976CE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BB5E73">
              <w:rPr>
                <w:rFonts w:ascii="Arial" w:hAnsi="Arial" w:cs="Arial"/>
              </w:rPr>
              <w:t>17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33664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0976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3664B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0976C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976CE" w:rsidP="00F65D4C" w:rsidRDefault="000976C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976CE">
        <w:rPr>
          <w:rFonts w:ascii="Arial" w:hAnsi="Arial" w:eastAsia="Times New Roman" w:cs="Arial"/>
          <w:sz w:val="24"/>
          <w:szCs w:val="24"/>
          <w:lang w:eastAsia="hr-HR"/>
        </w:rPr>
        <w:t>RK SYSTEM j.d.o.o., Varaždin, Ulica Eugena Kvaternika 16, OIB:31727554644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3664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976CE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CB1C44" w:rsidR="00F65D4C" w:rsidP="00E4232A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CB1C44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CB1C44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1C44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CB1C4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CB1C44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CB1C4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CB1C44" w:rsidR="004133B6" w:rsidP="00E4232A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CB1C44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CB1C4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CB1C4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B1C44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CB1C44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CB1C44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976CE" w:rsidR="000976CE">
        <w:rPr>
          <w:rFonts w:ascii="Arial" w:hAnsi="Arial" w:eastAsia="Times New Roman" w:cs="Arial"/>
          <w:sz w:val="24"/>
          <w:szCs w:val="24"/>
          <w:lang w:eastAsia="hr-HR"/>
        </w:rPr>
        <w:t>RK SYSTEM j.d.o.o., Varaždin, Ulica Eugena Kvaternika 16, OIB:31727554644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="00CB1C4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Predlagatelj 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Republik</w:t>
      </w:r>
      <w:r w:rsidR="00CB1C4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Hrvatsk</w:t>
      </w:r>
      <w:r w:rsidR="00CB1C4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CB1C4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ostaje kod prijedloga za otvaranje stečajnog postupka, te i dodatno ističe da, imajući u vidu da prema dokumentaciji u spisu postoje moguća potraživanja dužnika prema trećim osobama, predlaže da sud u prethodnom postupku postavi privremenog stečajnog upravitelja radi dodatnog ispitivanja navedenoga.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CB1C4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B1C4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B1C4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B1C4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1C4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B1C44" w:rsidR="000976C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B1C44" w:rsidR="00CB1C44">
        <w:rPr>
          <w:rFonts w:ascii="Arial" w:hAnsi="Arial" w:eastAsia="Times New Roman" w:cs="Arial"/>
          <w:sz w:val="24"/>
          <w:szCs w:val="24"/>
          <w:lang w:eastAsia="hr-HR"/>
        </w:rPr>
        <w:t>10.065,30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B1C44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2105B" w:rsidP="00D2105B" w:rsidRDefault="00D210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CB1C44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B1C44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CB1C4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CB1C44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976C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B1C44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7AFF" w:rsidP="00501147" w:rsidRDefault="00B57AFF">
      <w:pPr>
        <w:spacing w:after="0" w:line="240" w:lineRule="auto"/>
      </w:pPr>
      <w:r>
        <w:separator/>
      </w:r>
    </w:p>
  </w:endnote>
  <w:endnote w:type="continuationSeparator" w:id="0">
    <w:p w:rsidR="00B57AFF" w:rsidP="00501147" w:rsidRDefault="00B5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7AFF" w:rsidP="00501147" w:rsidRDefault="00B57AFF">
      <w:pPr>
        <w:spacing w:after="0" w:line="240" w:lineRule="auto"/>
      </w:pPr>
      <w:r>
        <w:separator/>
      </w:r>
    </w:p>
  </w:footnote>
  <w:footnote w:type="continuationSeparator" w:id="0">
    <w:p w:rsidR="00B57AFF" w:rsidP="00501147" w:rsidRDefault="00B57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F0C6C">
      <w:rPr>
        <w:rFonts w:ascii="Arial" w:hAnsi="Arial" w:cs="Arial"/>
        <w:noProof/>
        <w:sz w:val="24"/>
        <w:szCs w:val="24"/>
      </w:rPr>
      <w:t>Poslovni broj: St-119/2025-17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F0C6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77B21"/>
    <w:rsid w:val="00082860"/>
    <w:rsid w:val="0008663B"/>
    <w:rsid w:val="00086802"/>
    <w:rsid w:val="00087C43"/>
    <w:rsid w:val="000976CE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144FF"/>
    <w:rsid w:val="00234D6F"/>
    <w:rsid w:val="002357F3"/>
    <w:rsid w:val="002361B6"/>
    <w:rsid w:val="00237E1D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3664B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C1C71"/>
    <w:rsid w:val="004E1C60"/>
    <w:rsid w:val="004F0C6C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6030"/>
    <w:rsid w:val="00A31425"/>
    <w:rsid w:val="00A31587"/>
    <w:rsid w:val="00A3382D"/>
    <w:rsid w:val="00A46425"/>
    <w:rsid w:val="00A52BE7"/>
    <w:rsid w:val="00A65E60"/>
    <w:rsid w:val="00A729A1"/>
    <w:rsid w:val="00AA1295"/>
    <w:rsid w:val="00AD2539"/>
    <w:rsid w:val="00AF28D9"/>
    <w:rsid w:val="00B00B9A"/>
    <w:rsid w:val="00B367DA"/>
    <w:rsid w:val="00B409A1"/>
    <w:rsid w:val="00B43087"/>
    <w:rsid w:val="00B43741"/>
    <w:rsid w:val="00B57AFF"/>
    <w:rsid w:val="00B80733"/>
    <w:rsid w:val="00B92B86"/>
    <w:rsid w:val="00B96C65"/>
    <w:rsid w:val="00BA36FB"/>
    <w:rsid w:val="00BA4B67"/>
    <w:rsid w:val="00BB5E73"/>
    <w:rsid w:val="00BC5568"/>
    <w:rsid w:val="00BD7A74"/>
    <w:rsid w:val="00C1030E"/>
    <w:rsid w:val="00C21B7C"/>
    <w:rsid w:val="00C250D8"/>
    <w:rsid w:val="00C27041"/>
    <w:rsid w:val="00C449A3"/>
    <w:rsid w:val="00C470B6"/>
    <w:rsid w:val="00C50709"/>
    <w:rsid w:val="00C50850"/>
    <w:rsid w:val="00C75631"/>
    <w:rsid w:val="00CB0DAC"/>
    <w:rsid w:val="00CB122C"/>
    <w:rsid w:val="00CB1C44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E28CE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0C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0C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0C6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0C6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0C6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St-119/2025-17</izvorni_sadrzaj>
    <derivirana_varijabla naziv="DomainObject.Zapisnik.Oznaka_1">St-119/2025-17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2025.</izvorni_sadrzaj>
    <derivirana_varijabla naziv="DomainObject.Predmet.DatumOsnivanja_1">13.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St-119/2025</izvorni_sadrzaj>
    <derivirana_varijabla naziv="DomainObject.Predmet.OznakaBroj_1">St-119/2025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 SYSTEM  jednostavno društvo s ograničenom odgovornošću za usluge zastupanog po punomoćniku Alen Tušek</izvorni_sadrzaj>
    <derivirana_varijabla naziv="DomainObject.Predmet.ProtustrankaFormated_1">  RK SYSTEM  jednostavno društvo s ograničenom odgovornošću za usluge zastupanog po punomoćniku Alen Tušek</derivirana_varijabla>
  </DomainObject.Predmet.ProtustrankaFormated>
  <DomainObject.Predmet.ProtustrankaFormatedOIB>
    <izvorni_sadrzaj>  RK SYSTEM  jednostavno društvo s ograničenom odgovornošću za usluge, OIB 31727554644 zastupanog po punomoćniku Alen Tušek</izvorni_sadrzaj>
    <derivirana_varijabla naziv="DomainObject.Predmet.ProtustrankaFormatedOIB_1">  RK SYSTEM  jednostavno društvo s ograničenom odgovornošću za usluge, OIB 31727554644 zastupanog po punomoćniku Alen Tušek</derivirana_varijabla>
  </DomainObject.Predmet.ProtustrankaFormatedOIB>
  <DomainObject.Predmet.ProtustrankaFormatedWithAdress>
    <izvorni_sadrzaj> RK SYSTEM  jednostavno društvo s ograničenom odgovornošću za usluge, Ulica Eugena Kvaternika 16, 42000 Varaždin zastupanog po punomoćniku Alen Tušek</izvorni_sadrzaj>
    <derivirana_varijabla naziv="DomainObject.Predmet.ProtustrankaFormatedWithAdress_1"> RK SYSTEM  jednostavno društvo s ograničenom odgovornošću za usluge, Ulica Eugena Kvaternika 16, 42000 Varaždin zastupanog po punomoćniku Alen Tušek</derivirana_varijabla>
  </DomainObject.Predmet.ProtustrankaFormatedWithAdress>
  <DomainObject.Predmet.ProtustrankaFormatedWithAdressOIB>
    <izvorni_sadrzaj> RK SYSTEM  jednostavno društvo s ograničenom odgovornošću za usluge, OIB 31727554644, Ulica Eugena Kvaternika 16, 42000 Varaždin zastupanog po punomoćniku Alen Tušek</izvorni_sadrzaj>
    <derivirana_varijabla naziv="DomainObject.Predmet.ProtustrankaFormatedWithAdressOIB_1"> RK SYSTEM  jednostavno društvo s ograničenom odgovornošću za usluge, OIB 31727554644, Ulica Eugena Kvaternika 16, 42000 Varaždin zastupanog po punomoćniku Alen Tušek</derivirana_varijabla>
  </DomainObject.Predmet.ProtustrankaFormatedWithAdressOIB>
  <DomainObject.Predmet.ProtustrankaWithAdress>
    <izvorni_sadrzaj>RK SYSTEM  jednostavno društvo s ograničenom odgovornošću za usluge Ulica Eugena Kvaternika 16, 42000 Varaždin</izvorni_sadrzaj>
    <derivirana_varijabla naziv="DomainObject.Predmet.ProtustrankaWithAdress_1">RK SYSTEM  jednostavno društvo s ograničenom odgovornošću za usluge Ulica Eugena Kvaternika 16, 42000 Varaždin</derivirana_varijabla>
  </DomainObject.Predmet.ProtustrankaWithAdress>
  <DomainObject.Predmet.ProtustrankaWithAdressOIB>
    <izvorni_sadrzaj>RK SYSTEM  jednostavno društvo s ograničenom odgovornošću za usluge, OIB 31727554644, Ulica Eugena Kvaternika 16, 42000 Varaždin</izvorni_sadrzaj>
    <derivirana_varijabla naziv="DomainObject.Predmet.ProtustrankaWithAdressOIB_1">RK SYSTEM  jednostavno društvo s ograničenom odgovornošću za usluge, OIB 31727554644, Ulica Eugena Kvaternika 16, 42000 Varaždin</derivirana_varijabla>
  </DomainObject.Predmet.ProtustrankaWithAdressOIB>
  <DomainObject.Predmet.ProtustrankaNazivFormated>
    <izvorni_sadrzaj>RK SYSTEM  jednostavno društvo s ograničenom odgovornošću za usluge</izvorni_sadrzaj>
    <derivirana_varijabla naziv="DomainObject.Predmet.ProtustrankaNazivFormated_1">RK SYSTEM  jednostavno društvo s ograničenom odgovornošću za usluge</derivirana_varijabla>
  </DomainObject.Predmet.ProtustrankaNazivFormated>
  <DomainObject.Predmet.ProtustrankaNazivFormatedOIB>
    <izvorni_sadrzaj>RK SYSTEM  jednostavno društvo s ograničenom odgovornošću za usluge, OIB 31727554644</izvorni_sadrzaj>
    <derivirana_varijabla naziv="DomainObject.Predmet.ProtustrankaNazivFormatedOIB_1">RK SYSTEM  jednostavno društvo s ograničenom odgovornošću za usluge, OIB 31727554644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RK SYSTEM  jednostavno društvo s ograničenom odgovornošću za usluge zastupanog po punomoćniku Alen Tušek</item>
    </izvorni_sadrzaj>
    <derivirana_varijabla naziv="DomainObject.Predmet.ProtuStrankaListFormated_1">
      <item>RK SYSTEM  jednostavno društvo s ograničenom odgovornošću za usluge zastupanog po punomoćniku Alen Tušek</item>
    </derivirana_varijabla>
  </DomainObject.Predmet.ProtuStrankaListFormated>
  <DomainObject.Predmet.ProtuStrankaListFormatedOIB>
    <izvorni_sadrzaj>
      <item>RK SYSTEM  jednostavno društvo s ograničenom odgovornošću za usluge, OIB 31727554644 zastupanog po punomoćniku Alen Tušek</item>
    </izvorni_sadrzaj>
    <derivirana_varijabla naziv="DomainObject.Predmet.ProtuStrankaListFormatedOIB_1">
      <item>RK SYSTEM  jednostavno društvo s ograničenom odgovornošću za usluge, OIB 31727554644 zastupanog po punomoćniku Alen Tušek</item>
    </derivirana_varijabla>
  </DomainObject.Predmet.ProtuStrankaListFormatedOIB>
  <DomainObject.Predmet.ProtuStrankaListFormatedWithAdress>
    <izvorni_sadrzaj>
      <item>RK SYSTEM  jednostavno društvo s ograničenom odgovornošću za usluge, Ulica Eugena Kvaternika 16, 42000 Varaždin zastupanog po punomoćniku Alen Tušek</item>
    </izvorni_sadrzaj>
    <derivirana_varijabla naziv="DomainObject.Predmet.ProtuStrankaListFormatedWithAdress_1">
      <item>RK SYSTEM  jednostavno društvo s ograničenom odgovornošću za usluge, Ulica Eugena Kvaternika 16, 42000 Varaždin zastupanog po punomoćniku Alen Tušek</item>
    </derivirana_varijabla>
  </DomainObject.Predmet.ProtuStrankaListFormatedWithAdress>
  <DomainObject.Predmet.ProtuStrankaListFormatedWithAdressOIB>
    <izvorni_sadrzaj>
      <item>RK SYSTEM  jednostavno društvo s ograničenom odgovornošću za usluge, OIB 31727554644, Ulica Eugena Kvaternika 16, 42000 Varaždin zastupanog po punomoćniku Alen Tušek</item>
    </izvorni_sadrzaj>
    <derivirana_varijabla naziv="DomainObject.Predmet.ProtuStrankaListFormatedWithAdressOIB_1">
      <item>RK SYSTEM  jednostavno društvo s ograničenom odgovornošću za usluge, OIB 31727554644, Ulica Eugena Kvaternika 16, 42000 Varaždin zastupanog po punomoćniku Alen Tušek</item>
    </derivirana_varijabla>
  </DomainObject.Predmet.ProtuStrankaListFormatedWithAdressOIB>
  <DomainObject.Predmet.ProtuStrankaListNazivFormated>
    <izvorni_sadrzaj>
      <item>RK SYSTEM  jednostavno društvo s ograničenom odgovornošću za usluge</item>
    </izvorni_sadrzaj>
    <derivirana_varijabla naziv="DomainObject.Predmet.ProtuStrankaListNazivFormated_1">
      <item>RK SYSTEM  jednostavno društvo s ograničenom odgovornošću za usluge</item>
    </derivirana_varijabla>
  </DomainObject.Predmet.ProtuStrankaListNazivFormated>
  <DomainObject.Predmet.ProtuStrankaListNazivFormatedOIB>
    <izvorni_sadrzaj>
      <item>RK SYSTEM  jednostavno društvo s ograničenom odgovornošću za usluge, OIB 31727554644</item>
    </izvorni_sadrzaj>
    <derivirana_varijabla naziv="DomainObject.Predmet.ProtuStrankaListNazivFormatedOIB_1">
      <item>RK SYSTEM  jednostavno društvo s ograničenom odgovornošću za usluge, OIB 31727554644</item>
    </derivirana_varijabla>
  </DomainObject.Predmet.ProtuStrankaListNazivFormatedOIB>
  <DomainObject.Predmet.OstaliListFormated>
    <izvorni_sadrzaj>
      <item>Alen Tušek punomoćnik sudionika u postupku RK SYSTEM  jednostavno društvo s ograničenom odgovornošću za usluge</item>
      <item>Županijsko državno odvjetništvo u Varaždinu punomoćnik sudionika u postupku Ministarstvo financija, Porezna uprava, Područni ured Varaždin</item>
    </izvorni_sadrzaj>
    <derivirana_varijabla naziv="DomainObject.Predmet.OstaliListFormated_1">
      <item>Alen Tušek punomoćnik sudionika u postupku RK SYSTEM  jednostavno društvo s ograničenom odgovornošću za usluge</item>
      <item>Županijsko državno odvjetništvo u Varaždinu punomoćnik sudionika u postupku Ministarstvo financija, Porezna uprava, Područni ured Varaždin</item>
    </derivirana_varijabla>
  </DomainObject.Predmet.OstaliListFormated>
  <DomainObject.Predmet.OstaliListFormatedOIB>
    <izvorni_sadrzaj>
      <item>Alen Tušek, OIB 38555518851 punomoćnik sudionika u postupku RK SYSTEM  jednostavno društvo s ograničenom odgovornošću za usluge</item>
      <item>Županijsko državno odvjetništvo u Varaždinu, OIB 23987413075 punomoćnik sudionika u postupku Ministarstvo financija, Porezna uprava, Područni ured Varaždin</item>
    </izvorni_sadrzaj>
    <derivirana_varijabla naziv="DomainObject.Predmet.OstaliListFormatedOIB_1">
      <item>Alen Tušek, OIB 38555518851 punomoćnik sudionika u postupku RK SYSTEM  jednostavno društvo s ograničenom odgovornošću za usluge</item>
      <item>Županijsko državno odvjetništvo u Varaždinu, OIB 23987413075 punomoćnik sudionika u postupku Ministarstvo financija, Porezna uprava, Područni ured Varaždin</item>
    </derivirana_varijabla>
  </DomainObject.Predmet.OstaliListFormatedOIB>
  <DomainObject.Predmet.OstaliListFormatedWithAdress>
    <izvorni_sadrzaj>
      <item>Alen Tušek, Morska Cesta 52, 2313 Morje punomoćnik sudionika u postupku RK SYSTEM  jednostavno društvo s ograničenom odgovornošću za usluge</item>
      <item>Županijsko državno odvjetništvo u Varaždinu, Braće Radića 2, 42000 Varaždin punomoćnik sudionika u postupku Ministarstvo financija, Porezna uprava, Područni ured Varaždin</item>
    </izvorni_sadrzaj>
    <derivirana_varijabla naziv="DomainObject.Predmet.OstaliListFormatedWithAdress_1">
      <item>Alen Tušek, Morska Cesta 52, 2313 Morje punomoćnik sudionika u postupku RK SYSTEM  jednostavno društvo s ograničenom odgovornošću za usluge</item>
      <item>Županijsko državno odvjetništvo u Varaždinu, Braće Radića 2, 42000 Varaždin punomoćnik sudionika u postupku Ministarstvo financija, Porezna uprava, Područni ured Varaždin</item>
    </derivirana_varijabla>
  </DomainObject.Predmet.OstaliListFormatedWithAdress>
  <DomainObject.Predmet.OstaliListFormatedWithAdressOIB>
    <izvorni_sadrzaj>
      <item>Alen Tušek, OIB 38555518851, Morska Cesta 52, 2313 Morje punomoćnik sudionika u postupku RK SYSTEM  jednostavno društvo s ograničenom odgovornošću za usluge</item>
      <item>Županijsko državno odvjetništvo u Varaždinu, OIB 23987413075, Braće Radića 2, 42000 Varaždin punomoćnik sudionika u postupku Ministarstvo financija, Porezna uprava, Područni ured Varaždin</item>
    </izvorni_sadrzaj>
    <derivirana_varijabla naziv="DomainObject.Predmet.OstaliListFormatedWithAdressOIB_1">
      <item>Alen Tušek, OIB 38555518851, Morska Cesta 52, 2313 Morje punomoćnik sudionika u postupku RK SYSTEM  jednostavno društvo s ograničenom odgovornošću za usluge</item>
      <item>Županijsko državno odvjetništvo u Varaždinu, OIB 23987413075, Braće Radića 2, 42000 Varaždin punomoćnik sudionika u postupku Ministarstvo financija, Porezna uprava, Područni ured Varaždin</item>
    </derivirana_varijabla>
  </DomainObject.Predmet.OstaliListFormatedWithAdressOIB>
  <DomainObject.Predmet.OstaliListNazivFormated>
    <izvorni_sadrzaj>
      <item>Alen Tušek</item>
      <item>Županijsko državno odvjetništvo u Varaždinu</item>
    </izvorni_sadrzaj>
    <derivirana_varijabla naziv="DomainObject.Predmet.OstaliListNazivFormated_1">
      <item>Alen Tušek</item>
      <item>Županijsko državno odvjetništvo u Varaždinu</item>
    </derivirana_varijabla>
  </DomainObject.Predmet.OstaliListNazivFormated>
  <DomainObject.Predmet.OstaliListNazivFormatedOIB>
    <izvorni_sadrzaj>
      <item>Alen Tušek, OIB 38555518851</item>
      <item>Županijsko državno odvjetništvo u Varaždinu, OIB 23987413075</item>
    </izvorni_sadrzaj>
    <derivirana_varijabla naziv="DomainObject.Predmet.OstaliListNazivFormatedOIB_1">
      <item>Alen Tušek, OIB 38555518851</item>
      <item>Županijsko državno odvjetništvo u Varaždinu,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St-119/2025-17</izvorni_sadrzaj>
    <derivirana_varijabla naziv="DomainObject.PoslovniBrojDokumenta_1">St-119/2025-17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RK SYSTEM  jednostavno društvo s ograničenom odgovornošću za usluge</izvorni_sadrzaj>
    <derivirana_varijabla naziv="DomainObject.Predmet.ProtustrankaIDrugi_1">RK SYSTEM  jednostavno društvo s ograničenom odgovornošću za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RK SYSTEM  jednostavno društvo s ograničenom odgovornošću za usluge, OIB 31727554644, Ulica Eugena Kvaternika 16, 42000 Varaždin</izvorni_sadrzaj>
    <derivirana_varijabla naziv="DomainObject.Predmet.ProtustrankaIDrugiAdressOIB_1">RK SYSTEM  jednostavno društvo s ograničenom odgovornošću za usluge, OIB 31727554644, Ulica Eugena Kvaternika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SYSTEM  jednostavno društvo s ograničenom odgovornošću za usluge</item>
      <item>Alen Tušek</item>
      <item>Ministarstvo financija, Porezna uprava, Područni ured Varaždin</item>
      <item>Županijsko državno odvjetništvo u Varaždinu</item>
    </izvorni_sadrzaj>
    <derivirana_varijabla naziv="DomainObject.Predmet.SudioniciListNaziv_1">
      <item>RK SYSTEM  jednostavno društvo s ograničenom odgovornošću za usluge</item>
      <item>Alen Tušek</item>
      <item>Ministarstvo financija, Porezna uprava, Područni ured Varaždin</item>
      <item>Županijsko državno odvjetništvo u Varaždinu</item>
    </derivirana_varijabla>
  </DomainObject.Predmet.SudioniciListNaziv>
  <DomainObject.Predmet.SudioniciListAdressOIB>
    <izvorni_sadrzaj>
      <item>RK SYSTEM  jednostavno društvo s ograničenom odgovornošću za usluge, OIB 31727554644, Ulica Eugena Kvaternika 16,42000 Varaždin</item>
      <item>Alen Tušek, OIB 38555518851, Morska Cesta 52,2313 Morje</item>
      <item>Ministarstvo financija, Porezna uprava, Područni ured Varaždin, OIB 18683136487, Graberje 1,42000 Varaždin</item>
      <item>Županijsko državno odvjetništvo u Varaždinu, OIB 23987413075, Braće Radića 2,42000 Varaždin</item>
    </izvorni_sadrzaj>
    <derivirana_varijabla naziv="DomainObject.Predmet.SudioniciListAdressOIB_1">
      <item>RK SYSTEM  jednostavno društvo s ograničenom odgovornošću za usluge, OIB 31727554644, Ulica Eugena Kvaternika 16,42000 Varaždin</item>
      <item>Alen Tušek, OIB 38555518851, Morska Cesta 52,2313 Morje</item>
      <item>Ministarstvo financija, Porezna uprava, Područni ured Varaždin, OIB 18683136487, Graberje 1,42000 Varaždin</item>
      <item>Županijsko državno odvjetništvo u Varaždinu, OIB 23987413075,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31727554644</item>
      <item>, OIB 38555518851</item>
      <item>, OIB 18683136487</item>
      <item>, OIB 23987413075</item>
    </izvorni_sadrzaj>
    <derivirana_varijabla naziv="DomainObject.Predmet.SudioniciListNazivOIB_1">
      <item>, OIB 31727554644</item>
      <item>, OIB 38555518851</item>
      <item>, OIB 18683136487</item>
      <item>, OIB 23987413075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2025.</izvorni_sadrzaj>
    <derivirana_varijabla naziv="DomainObject.Predmet.DatumPocetkaProcesa_1">20.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A0DA2-88CB-44F1-A2B1-C86784BACBF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350</properties:Words>
  <properties:Characters>1968</properties:Characters>
  <properties:Lines>91</properties:Lines>
  <properties:Paragraphs>35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2025-05-14T07:44:00Z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2025-07-01T08:11:00Z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St-119/2025-17 / Zapisnik - Ročište radi rasprave o uvjetima za otvaranje steč. post. (St-119-25-00 Zapisnik od  1.7.25. -  prethodni postupak-predlagatelj 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